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8E2" w:rsidRPr="00DD03B5" w:rsidRDefault="001958E2" w:rsidP="00113652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33</w:t>
      </w: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</w:t>
      </w:r>
    </w:p>
    <w:p w:rsidR="001958E2" w:rsidRDefault="001958E2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1958E2" w:rsidRDefault="001958E2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958E2" w:rsidRDefault="001958E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1958E2" w:rsidRDefault="001958E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1958E2" w:rsidRDefault="001958E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1958E2" w:rsidRDefault="001958E2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958E2" w:rsidRDefault="001958E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958E2" w:rsidRPr="00292291" w:rsidRDefault="001958E2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1958E2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1958E2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1958E2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1958E2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1958E2" w:rsidRPr="00292291" w:rsidRDefault="001958E2" w:rsidP="0011365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socket-inlet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IEC603</w:t>
      </w:r>
      <w:r>
        <w:rPr>
          <w:rFonts w:ascii="Helv" w:hAnsi="Helv"/>
          <w:color w:val="000000"/>
          <w:sz w:val="18"/>
          <w:szCs w:val="18"/>
          <w:lang w:val="en-US"/>
        </w:rPr>
        <w:t>20 C20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</w:t>
      </w:r>
      <w:r>
        <w:rPr>
          <w:rFonts w:ascii="Helv" w:hAnsi="Helv"/>
          <w:color w:val="000000"/>
          <w:sz w:val="18"/>
          <w:szCs w:val="18"/>
          <w:lang w:val="en-US"/>
        </w:rPr>
        <w:t>V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1958E2" w:rsidRPr="00292291" w:rsidRDefault="001958E2" w:rsidP="00A8200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1958E2" w:rsidRPr="00292291" w:rsidRDefault="001958E2" w:rsidP="00A8200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916.5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1958E2" w:rsidRPr="006F32EF" w:rsidRDefault="001958E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958E2" w:rsidRPr="006F32EF" w:rsidRDefault="001958E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1958E2" w:rsidRDefault="001958E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58E2" w:rsidRPr="006F32EF" w:rsidRDefault="001958E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1958E2" w:rsidRDefault="001958E2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1958E2" w:rsidRPr="00292291" w:rsidRDefault="001958E2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1958E2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1958E2" w:rsidRDefault="001958E2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1958E2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958E2" w:rsidRPr="00292291" w:rsidRDefault="001958E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1958E2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07F1"/>
    <w:rsid w:val="00062947"/>
    <w:rsid w:val="00113652"/>
    <w:rsid w:val="00161211"/>
    <w:rsid w:val="001958E2"/>
    <w:rsid w:val="001B0E59"/>
    <w:rsid w:val="001B6C78"/>
    <w:rsid w:val="00276761"/>
    <w:rsid w:val="002812AC"/>
    <w:rsid w:val="00292291"/>
    <w:rsid w:val="003915FC"/>
    <w:rsid w:val="003B39D0"/>
    <w:rsid w:val="003C4B0F"/>
    <w:rsid w:val="003E728E"/>
    <w:rsid w:val="003F1DD2"/>
    <w:rsid w:val="00404A70"/>
    <w:rsid w:val="0044626B"/>
    <w:rsid w:val="004D1249"/>
    <w:rsid w:val="00523BE8"/>
    <w:rsid w:val="00587385"/>
    <w:rsid w:val="005E21C8"/>
    <w:rsid w:val="006F32EF"/>
    <w:rsid w:val="00734290"/>
    <w:rsid w:val="008F0448"/>
    <w:rsid w:val="00930195"/>
    <w:rsid w:val="00940123"/>
    <w:rsid w:val="0094782C"/>
    <w:rsid w:val="009D4EA0"/>
    <w:rsid w:val="00A77376"/>
    <w:rsid w:val="00A8200F"/>
    <w:rsid w:val="00BF2757"/>
    <w:rsid w:val="00CF07EB"/>
    <w:rsid w:val="00DD03B5"/>
    <w:rsid w:val="00DE27A5"/>
    <w:rsid w:val="00E752D7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83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307</Words>
  <Characters>1813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MPHR1144</dc:title>
  <dc:subject/>
  <dc:creator>Hofbauer, Thomas [NETPWR/KNURR/DE]</dc:creator>
  <cp:keywords/>
  <dc:description/>
  <cp:lastModifiedBy>takacr</cp:lastModifiedBy>
  <cp:revision>2</cp:revision>
  <dcterms:created xsi:type="dcterms:W3CDTF">2013-11-26T13:39:00Z</dcterms:created>
  <dcterms:modified xsi:type="dcterms:W3CDTF">2013-11-26T13:39:00Z</dcterms:modified>
</cp:coreProperties>
</file>